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86FF88" w14:textId="77777777" w:rsidR="00642132" w:rsidRPr="00642132" w:rsidRDefault="00642132" w:rsidP="00642132">
      <w:pPr>
        <w:spacing w:after="360" w:line="360" w:lineRule="auto"/>
        <w:jc w:val="center"/>
        <w:rPr>
          <w:b/>
          <w:szCs w:val="24"/>
          <w:lang w:eastAsia="en-US"/>
        </w:rPr>
      </w:pPr>
      <w:bookmarkStart w:id="0" w:name="_GoBack"/>
      <w:bookmarkEnd w:id="0"/>
      <w:r w:rsidRPr="00642132">
        <w:rPr>
          <w:b/>
          <w:caps/>
          <w:lang w:eastAsia="en-US"/>
        </w:rPr>
        <w:t xml:space="preserve">Docket No. </w:t>
      </w:r>
      <w:r w:rsidR="00936563">
        <w:rPr>
          <w:b/>
          <w:caps/>
          <w:lang w:eastAsia="en-US"/>
        </w:rPr>
        <w:t>49178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642132" w:rsidRPr="00CB6527" w14:paraId="0D1DDFCE" w14:textId="77777777" w:rsidTr="0053228E">
        <w:trPr>
          <w:trHeight w:val="1656"/>
          <w:jc w:val="center"/>
        </w:trPr>
        <w:tc>
          <w:tcPr>
            <w:tcW w:w="4493" w:type="dxa"/>
          </w:tcPr>
          <w:p w14:paraId="5805EBF5" w14:textId="77777777" w:rsidR="00642132" w:rsidRPr="00CB6527" w:rsidRDefault="00936563" w:rsidP="00642132">
            <w:pPr>
              <w:jc w:val="left"/>
              <w:rPr>
                <w:rFonts w:eastAsia="SimSun"/>
                <w:b/>
                <w:caps/>
                <w:lang w:eastAsia="en-US"/>
              </w:rPr>
            </w:pPr>
            <w:r w:rsidRPr="00936563">
              <w:rPr>
                <w:b/>
                <w:noProof/>
              </w:rPr>
              <w:t>APPLICATION OF VINEYARD RIDGE, LLC AND VINEYARD RIDGE WATER SUPPLY, LLC FOR SALE, TRANSFER, OR MERGER OF FACILITIES AND CERTIFICATE RIGHTS IN GILLESPIE COUNTY</w:t>
            </w:r>
          </w:p>
        </w:tc>
        <w:tc>
          <w:tcPr>
            <w:tcW w:w="360" w:type="dxa"/>
          </w:tcPr>
          <w:p w14:paraId="7639F0E4" w14:textId="77777777" w:rsidR="00642132" w:rsidRPr="00CB6527" w:rsidRDefault="00642132" w:rsidP="00642132">
            <w:pPr>
              <w:jc w:val="left"/>
              <w:rPr>
                <w:rFonts w:eastAsia="SimSun"/>
                <w:b/>
                <w:bCs/>
                <w:caps/>
                <w:lang w:eastAsia="en-US"/>
              </w:rPr>
            </w:pPr>
            <w:r w:rsidRPr="00CB6527">
              <w:rPr>
                <w:rFonts w:eastAsia="SimSun"/>
                <w:b/>
                <w:bCs/>
                <w:caps/>
                <w:lang w:eastAsia="en-US"/>
              </w:rPr>
              <w:t>§</w:t>
            </w:r>
          </w:p>
          <w:p w14:paraId="27DB4155" w14:textId="77777777" w:rsidR="00642132" w:rsidRPr="00CB6527" w:rsidRDefault="00642132" w:rsidP="00642132">
            <w:pPr>
              <w:jc w:val="left"/>
              <w:rPr>
                <w:rFonts w:eastAsia="SimSun"/>
                <w:b/>
                <w:bCs/>
                <w:caps/>
                <w:lang w:eastAsia="en-US"/>
              </w:rPr>
            </w:pPr>
            <w:r w:rsidRPr="00CB6527">
              <w:rPr>
                <w:rFonts w:eastAsia="SimSun"/>
                <w:b/>
                <w:bCs/>
                <w:caps/>
                <w:lang w:eastAsia="en-US"/>
              </w:rPr>
              <w:t>§</w:t>
            </w:r>
          </w:p>
          <w:p w14:paraId="21661FF0" w14:textId="77777777" w:rsidR="00642132" w:rsidRPr="00CB6527" w:rsidRDefault="00642132" w:rsidP="00642132">
            <w:pPr>
              <w:jc w:val="left"/>
              <w:rPr>
                <w:rFonts w:eastAsia="SimSun"/>
                <w:b/>
                <w:bCs/>
                <w:caps/>
                <w:lang w:eastAsia="en-US"/>
              </w:rPr>
            </w:pPr>
            <w:r w:rsidRPr="00CB6527">
              <w:rPr>
                <w:rFonts w:eastAsia="SimSun"/>
                <w:b/>
                <w:bCs/>
                <w:caps/>
                <w:lang w:eastAsia="en-US"/>
              </w:rPr>
              <w:t>§</w:t>
            </w:r>
          </w:p>
          <w:p w14:paraId="65E40DA8" w14:textId="77777777" w:rsidR="00642132" w:rsidRPr="00CB6527" w:rsidRDefault="00642132" w:rsidP="00642132">
            <w:pPr>
              <w:jc w:val="left"/>
              <w:rPr>
                <w:rFonts w:eastAsia="SimSun"/>
                <w:b/>
                <w:bCs/>
                <w:caps/>
                <w:lang w:eastAsia="en-US"/>
              </w:rPr>
            </w:pPr>
            <w:r w:rsidRPr="00CB6527">
              <w:rPr>
                <w:rFonts w:eastAsia="SimSun"/>
                <w:b/>
                <w:bCs/>
                <w:caps/>
                <w:lang w:eastAsia="en-US"/>
              </w:rPr>
              <w:t>§</w:t>
            </w:r>
          </w:p>
          <w:p w14:paraId="78ECCD34" w14:textId="77777777" w:rsidR="00642132" w:rsidRPr="00CB6527" w:rsidRDefault="00642132" w:rsidP="00642132">
            <w:pPr>
              <w:jc w:val="left"/>
              <w:rPr>
                <w:rFonts w:eastAsia="SimSun"/>
                <w:b/>
                <w:bCs/>
                <w:caps/>
                <w:lang w:eastAsia="en-US"/>
              </w:rPr>
            </w:pPr>
            <w:r w:rsidRPr="00CB6527">
              <w:rPr>
                <w:rFonts w:eastAsia="SimSun"/>
                <w:b/>
                <w:bCs/>
                <w:caps/>
                <w:lang w:eastAsia="en-US"/>
              </w:rPr>
              <w:t>§</w:t>
            </w:r>
          </w:p>
          <w:p w14:paraId="2F8948AA" w14:textId="77777777" w:rsidR="008E048B" w:rsidRPr="00CB6527" w:rsidRDefault="00642132" w:rsidP="00642132">
            <w:pPr>
              <w:jc w:val="left"/>
              <w:rPr>
                <w:rFonts w:eastAsia="SimSun"/>
                <w:b/>
                <w:bCs/>
                <w:caps/>
                <w:lang w:eastAsia="en-US"/>
              </w:rPr>
            </w:pPr>
            <w:r w:rsidRPr="00CB6527">
              <w:rPr>
                <w:rFonts w:eastAsia="SimSun"/>
                <w:b/>
                <w:bCs/>
                <w:caps/>
                <w:lang w:eastAsia="en-US"/>
              </w:rPr>
              <w:t>§</w:t>
            </w:r>
          </w:p>
        </w:tc>
        <w:tc>
          <w:tcPr>
            <w:tcW w:w="4493" w:type="dxa"/>
          </w:tcPr>
          <w:p w14:paraId="40B57681" w14:textId="77777777" w:rsidR="00642132" w:rsidRPr="00CB6527" w:rsidRDefault="00642132" w:rsidP="00642132">
            <w:pPr>
              <w:jc w:val="center"/>
              <w:rPr>
                <w:rFonts w:eastAsia="SimSun"/>
                <w:b/>
                <w:caps/>
                <w:lang w:eastAsia="en-US"/>
              </w:rPr>
            </w:pPr>
            <w:r w:rsidRPr="00CB6527">
              <w:rPr>
                <w:rFonts w:eastAsia="SimSun"/>
                <w:b/>
                <w:caps/>
                <w:lang w:eastAsia="en-US"/>
              </w:rPr>
              <w:t>Public Utility Commission</w:t>
            </w:r>
          </w:p>
          <w:p w14:paraId="0C8FF70D" w14:textId="77777777" w:rsidR="00642132" w:rsidRPr="00CB6527" w:rsidRDefault="00642132" w:rsidP="00642132">
            <w:pPr>
              <w:jc w:val="center"/>
              <w:rPr>
                <w:rFonts w:eastAsia="SimSun"/>
                <w:b/>
                <w:caps/>
                <w:lang w:eastAsia="en-US"/>
              </w:rPr>
            </w:pPr>
          </w:p>
          <w:p w14:paraId="0A056C71" w14:textId="77777777" w:rsidR="00642132" w:rsidRPr="00CB6527" w:rsidRDefault="00642132" w:rsidP="00642132">
            <w:pPr>
              <w:jc w:val="center"/>
              <w:rPr>
                <w:rFonts w:eastAsia="SimSun"/>
                <w:b/>
                <w:lang w:eastAsia="en-US"/>
              </w:rPr>
            </w:pPr>
            <w:r w:rsidRPr="00CB6527">
              <w:rPr>
                <w:rFonts w:eastAsia="SimSun"/>
                <w:b/>
                <w:caps/>
                <w:lang w:eastAsia="en-US"/>
              </w:rPr>
              <w:t>of Texas</w:t>
            </w:r>
          </w:p>
        </w:tc>
      </w:tr>
    </w:tbl>
    <w:p w14:paraId="4E1F9084" w14:textId="77777777" w:rsidR="00786B6E" w:rsidRPr="009F7199" w:rsidRDefault="00DB3007" w:rsidP="0053228E">
      <w:pPr>
        <w:pStyle w:val="OrderTitle"/>
        <w:spacing w:before="360"/>
        <w:rPr>
          <w:rFonts w:eastAsiaTheme="majorEastAsia"/>
          <w:kern w:val="28"/>
          <w:lang w:eastAsia="zh-TW"/>
        </w:rPr>
      </w:pPr>
      <w:r w:rsidRPr="009F7199">
        <w:t xml:space="preserve">ORDER NO. </w:t>
      </w:r>
      <w:r w:rsidR="00992D43">
        <w:t>9</w:t>
      </w:r>
      <w:r w:rsidRPr="009F7199">
        <w:br/>
      </w:r>
      <w:r w:rsidR="00442104" w:rsidRPr="009F7199">
        <w:rPr>
          <w:rFonts w:eastAsiaTheme="majorEastAsia"/>
          <w:kern w:val="28"/>
          <w:lang w:eastAsia="zh-TW"/>
        </w:rPr>
        <w:t>admitting evidence</w:t>
      </w:r>
    </w:p>
    <w:p w14:paraId="2BF7F803" w14:textId="77777777" w:rsidR="00442104" w:rsidRDefault="0053228E" w:rsidP="00786B6E">
      <w:pPr>
        <w:spacing w:line="360" w:lineRule="auto"/>
        <w:ind w:firstLine="720"/>
      </w:pPr>
      <w:r>
        <w:rPr>
          <w:szCs w:val="24"/>
        </w:rPr>
        <w:t xml:space="preserve">This Order addresses the parties’ joint motion to admit evidence filed on </w:t>
      </w:r>
      <w:r w:rsidR="00992D43">
        <w:rPr>
          <w:szCs w:val="24"/>
        </w:rPr>
        <w:t>January 9, 2020</w:t>
      </w:r>
      <w:r w:rsidR="00205517">
        <w:rPr>
          <w:szCs w:val="24"/>
        </w:rPr>
        <w:t xml:space="preserve">. </w:t>
      </w:r>
      <w:r>
        <w:rPr>
          <w:szCs w:val="24"/>
        </w:rPr>
        <w:t xml:space="preserve"> The administrative law judge grants the request and admits the following documents as evidence in the record of this proceeding</w:t>
      </w:r>
      <w:r w:rsidR="00442104">
        <w:t>:</w:t>
      </w:r>
    </w:p>
    <w:p w14:paraId="62F25FAF" w14:textId="12A89DDC" w:rsidR="00992D43" w:rsidRDefault="00992D43" w:rsidP="00936563">
      <w:pPr>
        <w:pStyle w:val="ListParagraph"/>
        <w:numPr>
          <w:ilvl w:val="0"/>
          <w:numId w:val="47"/>
        </w:numPr>
        <w:spacing w:line="360" w:lineRule="auto"/>
        <w:ind w:hanging="720"/>
      </w:pPr>
      <w:r>
        <w:t>A</w:t>
      </w:r>
      <w:r w:rsidRPr="001B497D">
        <w:t xml:space="preserve">pplicants’ notice of completed transaction filed </w:t>
      </w:r>
      <w:r w:rsidR="00003DAB">
        <w:t xml:space="preserve">on </w:t>
      </w:r>
      <w:r w:rsidRPr="001B497D">
        <w:t>October 21, 2019;</w:t>
      </w:r>
    </w:p>
    <w:p w14:paraId="074D9930" w14:textId="6DB392C1" w:rsidR="00992D43" w:rsidRDefault="00992D43" w:rsidP="00936563">
      <w:pPr>
        <w:pStyle w:val="ListParagraph"/>
        <w:numPr>
          <w:ilvl w:val="0"/>
          <w:numId w:val="47"/>
        </w:numPr>
        <w:spacing w:line="360" w:lineRule="auto"/>
        <w:ind w:hanging="720"/>
      </w:pPr>
      <w:r w:rsidRPr="001B497D">
        <w:t>Commission Staff’s sufficiency recommendation</w:t>
      </w:r>
      <w:r w:rsidR="00003DAB">
        <w:t xml:space="preserve"> on the </w:t>
      </w:r>
      <w:r w:rsidR="00003DAB" w:rsidRPr="001B497D">
        <w:t>closing documents</w:t>
      </w:r>
      <w:r w:rsidRPr="001B497D">
        <w:t xml:space="preserve"> filed </w:t>
      </w:r>
      <w:r w:rsidR="00003DAB">
        <w:t xml:space="preserve">on </w:t>
      </w:r>
      <w:r w:rsidRPr="001B497D">
        <w:t xml:space="preserve">October 28,2019; </w:t>
      </w:r>
    </w:p>
    <w:p w14:paraId="46FA8D65" w14:textId="32C98CA8" w:rsidR="00992D43" w:rsidRDefault="00992D43" w:rsidP="00936563">
      <w:pPr>
        <w:pStyle w:val="ListParagraph"/>
        <w:numPr>
          <w:ilvl w:val="0"/>
          <w:numId w:val="47"/>
        </w:numPr>
        <w:spacing w:line="360" w:lineRule="auto"/>
        <w:ind w:hanging="720"/>
      </w:pPr>
      <w:r>
        <w:t>A</w:t>
      </w:r>
      <w:r w:rsidRPr="001B497D">
        <w:t>pplicants’ consent forms filed on November 14</w:t>
      </w:r>
      <w:r w:rsidR="00003DAB">
        <w:t xml:space="preserve"> and</w:t>
      </w:r>
      <w:r w:rsidR="00003DAB" w:rsidRPr="001B497D">
        <w:t xml:space="preserve"> </w:t>
      </w:r>
      <w:r w:rsidRPr="001B497D">
        <w:t xml:space="preserve">18, 2019; and </w:t>
      </w:r>
    </w:p>
    <w:p w14:paraId="150F360F" w14:textId="77777777" w:rsidR="00057696" w:rsidRPr="00936563" w:rsidRDefault="00992D43" w:rsidP="00936563">
      <w:pPr>
        <w:pStyle w:val="ListParagraph"/>
        <w:numPr>
          <w:ilvl w:val="0"/>
          <w:numId w:val="47"/>
        </w:numPr>
        <w:spacing w:line="360" w:lineRule="auto"/>
        <w:ind w:hanging="720"/>
      </w:pPr>
      <w:r>
        <w:t>T</w:t>
      </w:r>
      <w:r w:rsidRPr="001B497D">
        <w:t>he map, certificate, and tariff attached to the joint motion to admit evidence and proposed notice of approval, filed on January 9, 2020.</w:t>
      </w:r>
    </w:p>
    <w:p w14:paraId="0399932D" w14:textId="77777777" w:rsidR="00936563" w:rsidRPr="00936563" w:rsidRDefault="00936563" w:rsidP="00936563">
      <w:pPr>
        <w:pStyle w:val="ListParagraph"/>
        <w:tabs>
          <w:tab w:val="left" w:pos="720"/>
          <w:tab w:val="left" w:pos="4608"/>
        </w:tabs>
        <w:spacing w:before="120" w:line="360" w:lineRule="auto"/>
        <w:ind w:left="1440"/>
        <w:textAlignment w:val="baseline"/>
        <w:rPr>
          <w:rFonts w:eastAsia="Arial"/>
          <w:color w:val="000000"/>
        </w:rPr>
      </w:pPr>
    </w:p>
    <w:p w14:paraId="35AFE1E4" w14:textId="373719C7" w:rsidR="008A0433" w:rsidRPr="0053228E" w:rsidRDefault="008A0433" w:rsidP="0053228E">
      <w:pPr>
        <w:pStyle w:val="ListParagraph"/>
        <w:spacing w:after="120" w:line="360" w:lineRule="auto"/>
        <w:ind w:left="1440"/>
        <w:rPr>
          <w:rFonts w:eastAsia="SimSun"/>
          <w:b/>
          <w:szCs w:val="24"/>
          <w:lang w:eastAsia="zh-CN"/>
        </w:rPr>
      </w:pPr>
      <w:r w:rsidRPr="0053228E">
        <w:rPr>
          <w:b/>
        </w:rPr>
        <w:t xml:space="preserve">Signed at Austin, Texas the </w:t>
      </w:r>
      <w:r w:rsidR="00EE5577">
        <w:rPr>
          <w:b/>
        </w:rPr>
        <w:t>27th</w:t>
      </w:r>
      <w:r w:rsidRPr="0053228E">
        <w:rPr>
          <w:b/>
        </w:rPr>
        <w:t xml:space="preserve"> day of </w:t>
      </w:r>
      <w:r w:rsidR="00003DAB">
        <w:rPr>
          <w:b/>
        </w:rPr>
        <w:t>March</w:t>
      </w:r>
      <w:r w:rsidR="00992D43">
        <w:rPr>
          <w:b/>
        </w:rPr>
        <w:t xml:space="preserve"> 2020</w:t>
      </w:r>
      <w:r w:rsidRPr="0053228E">
        <w:rPr>
          <w:b/>
        </w:rPr>
        <w:t>.</w:t>
      </w:r>
    </w:p>
    <w:tbl>
      <w:tblPr>
        <w:tblW w:w="0" w:type="auto"/>
        <w:tblInd w:w="42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30"/>
      </w:tblGrid>
      <w:tr w:rsidR="008A0433" w:rsidRPr="000C5CAB" w14:paraId="53AE9E50" w14:textId="77777777" w:rsidTr="006810CF">
        <w:trPr>
          <w:cantSplit/>
        </w:trPr>
        <w:tc>
          <w:tcPr>
            <w:tcW w:w="5130" w:type="dxa"/>
          </w:tcPr>
          <w:p w14:paraId="3779B8AD" w14:textId="54031966" w:rsidR="008A0433" w:rsidRPr="000C5CAB" w:rsidRDefault="009A32AB" w:rsidP="007F0F05">
            <w:pPr>
              <w:keepNext/>
              <w:rPr>
                <w:rFonts w:eastAsia="SimSun"/>
                <w:b/>
                <w:szCs w:val="24"/>
              </w:rPr>
            </w:pPr>
            <w:r>
              <w:rPr>
                <w:rFonts w:eastAsia="SimSun"/>
                <w:noProof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2EB34D37" wp14:editId="487327D5">
                  <wp:simplePos x="0" y="0"/>
                  <wp:positionH relativeFrom="column">
                    <wp:posOffset>152101</wp:posOffset>
                  </wp:positionH>
                  <wp:positionV relativeFrom="paragraph">
                    <wp:posOffset>211862</wp:posOffset>
                  </wp:positionV>
                  <wp:extent cx="1406106" cy="856566"/>
                  <wp:effectExtent l="95250" t="171450" r="80010" b="17272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827089">
                            <a:off x="0" y="0"/>
                            <a:ext cx="1406106" cy="856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A0433" w:rsidRPr="000C5CAB">
              <w:rPr>
                <w:rFonts w:eastAsia="SimSun"/>
                <w:b/>
                <w:szCs w:val="24"/>
              </w:rPr>
              <w:t>PUBLIC UTILITY COMMISSION OF TEXAS</w:t>
            </w:r>
          </w:p>
        </w:tc>
      </w:tr>
      <w:tr w:rsidR="008A0433" w:rsidRPr="000C5CAB" w14:paraId="4098778A" w14:textId="77777777" w:rsidTr="006810CF">
        <w:trPr>
          <w:cantSplit/>
        </w:trPr>
        <w:tc>
          <w:tcPr>
            <w:tcW w:w="5130" w:type="dxa"/>
            <w:tcBorders>
              <w:bottom w:val="single" w:sz="4" w:space="0" w:color="auto"/>
            </w:tcBorders>
          </w:tcPr>
          <w:p w14:paraId="6CFC3841" w14:textId="11C66F36" w:rsidR="008A0433" w:rsidRDefault="008A0433" w:rsidP="007F0F05">
            <w:pPr>
              <w:keepNext/>
              <w:rPr>
                <w:rFonts w:eastAsia="SimSun"/>
                <w:szCs w:val="24"/>
              </w:rPr>
            </w:pPr>
          </w:p>
          <w:p w14:paraId="20CBF729" w14:textId="268EEC11" w:rsidR="009A32AB" w:rsidRPr="000C5CAB" w:rsidRDefault="009A32AB" w:rsidP="007F0F05">
            <w:pPr>
              <w:keepNext/>
              <w:rPr>
                <w:rFonts w:eastAsia="SimSun"/>
                <w:szCs w:val="24"/>
              </w:rPr>
            </w:pPr>
          </w:p>
          <w:p w14:paraId="2307039C" w14:textId="77777777" w:rsidR="008A0433" w:rsidRPr="000C5CAB" w:rsidRDefault="008A0433" w:rsidP="00786B6E">
            <w:pPr>
              <w:keepNext/>
              <w:spacing w:before="60"/>
              <w:rPr>
                <w:rFonts w:eastAsia="SimSun"/>
                <w:szCs w:val="24"/>
              </w:rPr>
            </w:pPr>
          </w:p>
          <w:p w14:paraId="5F224406" w14:textId="77777777" w:rsidR="008A0433" w:rsidRPr="000C5CAB" w:rsidRDefault="008A0433" w:rsidP="007F0F05">
            <w:pPr>
              <w:keepNext/>
              <w:rPr>
                <w:rFonts w:eastAsia="SimSun"/>
                <w:szCs w:val="24"/>
              </w:rPr>
            </w:pPr>
          </w:p>
        </w:tc>
      </w:tr>
      <w:tr w:rsidR="008A0433" w:rsidRPr="000C5CAB" w14:paraId="2AED213B" w14:textId="77777777" w:rsidTr="006810CF">
        <w:trPr>
          <w:cantSplit/>
        </w:trPr>
        <w:tc>
          <w:tcPr>
            <w:tcW w:w="5130" w:type="dxa"/>
            <w:tcBorders>
              <w:top w:val="single" w:sz="4" w:space="0" w:color="auto"/>
            </w:tcBorders>
          </w:tcPr>
          <w:p w14:paraId="342ECF69" w14:textId="05D9B028" w:rsidR="00205517" w:rsidRDefault="00003DAB" w:rsidP="0020551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ISAAC TA</w:t>
            </w:r>
          </w:p>
          <w:p w14:paraId="02D7C6AA" w14:textId="77777777" w:rsidR="008A0433" w:rsidRPr="000C5CAB" w:rsidRDefault="00273AC6" w:rsidP="00205517">
            <w:pPr>
              <w:rPr>
                <w:rFonts w:eastAsia="SimSun"/>
                <w:b/>
                <w:szCs w:val="24"/>
              </w:rPr>
            </w:pPr>
            <w:r>
              <w:rPr>
                <w:b/>
                <w:szCs w:val="24"/>
              </w:rPr>
              <w:t>ADMINISTRATIVE LAW JUDGE</w:t>
            </w:r>
            <w:r w:rsidR="0009509A" w:rsidRPr="006262EE">
              <w:rPr>
                <w:szCs w:val="24"/>
              </w:rPr>
              <w:t xml:space="preserve"> </w:t>
            </w:r>
            <w:r w:rsidR="0009509A">
              <w:rPr>
                <w:rFonts w:eastAsia="SimSun"/>
                <w:b/>
                <w:szCs w:val="24"/>
              </w:rPr>
              <w:t xml:space="preserve"> </w:t>
            </w:r>
          </w:p>
        </w:tc>
      </w:tr>
    </w:tbl>
    <w:p w14:paraId="6620941F" w14:textId="77777777" w:rsidR="00085A49" w:rsidRDefault="00085A49" w:rsidP="00085A49">
      <w:pPr>
        <w:pStyle w:val="EndMatter"/>
        <w:rPr>
          <w:noProof/>
        </w:rPr>
      </w:pPr>
    </w:p>
    <w:p w14:paraId="0ADF693E" w14:textId="77777777" w:rsidR="00085A49" w:rsidRPr="008E048B" w:rsidRDefault="00085A49" w:rsidP="00085A49">
      <w:pPr>
        <w:pStyle w:val="EndMatter"/>
        <w:rPr>
          <w:sz w:val="18"/>
          <w:szCs w:val="18"/>
        </w:rPr>
      </w:pPr>
      <w:r w:rsidRPr="008E048B">
        <w:rPr>
          <w:noProof/>
          <w:sz w:val="18"/>
          <w:szCs w:val="18"/>
        </w:rPr>
        <w:fldChar w:fldCharType="begin"/>
      </w:r>
      <w:r w:rsidRPr="008E048B">
        <w:rPr>
          <w:noProof/>
          <w:sz w:val="18"/>
          <w:szCs w:val="18"/>
        </w:rPr>
        <w:instrText xml:space="preserve"> FILENAME  \* Lower \p  \* MERGEFORMAT </w:instrText>
      </w:r>
      <w:r w:rsidRPr="008E048B">
        <w:rPr>
          <w:noProof/>
          <w:sz w:val="18"/>
          <w:szCs w:val="18"/>
        </w:rPr>
        <w:fldChar w:fldCharType="separate"/>
      </w:r>
      <w:r w:rsidR="00992D43">
        <w:rPr>
          <w:noProof/>
          <w:sz w:val="18"/>
          <w:szCs w:val="18"/>
        </w:rPr>
        <w:t>\\puc4-aav-fs\shared\cadm\docket management\water\stm\49xxx\49178-9 evid.docx</w:t>
      </w:r>
      <w:r w:rsidRPr="008E048B">
        <w:rPr>
          <w:noProof/>
          <w:sz w:val="18"/>
          <w:szCs w:val="18"/>
        </w:rPr>
        <w:fldChar w:fldCharType="end"/>
      </w:r>
    </w:p>
    <w:p w14:paraId="37D52C4B" w14:textId="77777777" w:rsidR="000D496A" w:rsidRDefault="000D496A" w:rsidP="00085A49">
      <w:pPr>
        <w:pStyle w:val="FilePath"/>
        <w:spacing w:before="240"/>
      </w:pPr>
    </w:p>
    <w:sectPr w:rsidR="000D496A" w:rsidSect="0049329F">
      <w:headerReference w:type="default" r:id="rId9"/>
      <w:pgSz w:w="12240" w:h="15840"/>
      <w:pgMar w:top="1440" w:right="1440" w:bottom="864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9C467" w14:textId="77777777" w:rsidR="00CF5D2D" w:rsidRDefault="00CF5D2D">
      <w:r>
        <w:separator/>
      </w:r>
    </w:p>
  </w:endnote>
  <w:endnote w:type="continuationSeparator" w:id="0">
    <w:p w14:paraId="0FD0CEF3" w14:textId="77777777" w:rsidR="00CF5D2D" w:rsidRDefault="00CF5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0F8A4" w14:textId="77777777" w:rsidR="00CF5D2D" w:rsidRDefault="00CF5D2D">
      <w:r>
        <w:separator/>
      </w:r>
    </w:p>
  </w:footnote>
  <w:footnote w:type="continuationSeparator" w:id="0">
    <w:p w14:paraId="62A5C3BE" w14:textId="77777777" w:rsidR="00CF5D2D" w:rsidRDefault="00CF5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5E085" w14:textId="77777777" w:rsidR="00163707" w:rsidRPr="001F1BEB" w:rsidRDefault="00163707" w:rsidP="007C18A7">
    <w:pPr>
      <w:pStyle w:val="OrderHeader"/>
    </w:pPr>
    <w:r>
      <w:t xml:space="preserve">Docket No. </w:t>
    </w:r>
    <w:r w:rsidR="00CB0414">
      <w:t>47741</w:t>
    </w:r>
    <w:r w:rsidRPr="001F1BEB">
      <w:tab/>
    </w:r>
    <w:r w:rsidR="00BC58B1">
      <w:t xml:space="preserve">  </w:t>
    </w:r>
    <w:r>
      <w:t xml:space="preserve">Order No. </w:t>
    </w:r>
    <w:r w:rsidR="0009509A">
      <w:t>5</w:t>
    </w:r>
    <w:r w:rsidRPr="001F1BEB">
      <w:tab/>
      <w:t xml:space="preserve">Page </w:t>
    </w:r>
    <w:r w:rsidR="00A36B02" w:rsidRPr="001F1BEB">
      <w:fldChar w:fldCharType="begin"/>
    </w:r>
    <w:r w:rsidRPr="001F1BEB">
      <w:instrText xml:space="preserve"> PAGE </w:instrText>
    </w:r>
    <w:r w:rsidR="00A36B02" w:rsidRPr="001F1BEB">
      <w:fldChar w:fldCharType="separate"/>
    </w:r>
    <w:r w:rsidR="00205517">
      <w:rPr>
        <w:noProof/>
      </w:rPr>
      <w:t>2</w:t>
    </w:r>
    <w:r w:rsidR="00A36B02" w:rsidRPr="001F1BEB">
      <w:fldChar w:fldCharType="end"/>
    </w:r>
    <w:r w:rsidRPr="001F1BEB">
      <w:t xml:space="preserve"> of </w:t>
    </w:r>
    <w:r w:rsidR="00E316A5">
      <w:rPr>
        <w:noProof/>
      </w:rPr>
      <w:fldChar w:fldCharType="begin"/>
    </w:r>
    <w:r w:rsidR="00E316A5">
      <w:rPr>
        <w:noProof/>
      </w:rPr>
      <w:instrText xml:space="preserve"> NUMPAGES </w:instrText>
    </w:r>
    <w:r w:rsidR="00E316A5">
      <w:rPr>
        <w:noProof/>
      </w:rPr>
      <w:fldChar w:fldCharType="separate"/>
    </w:r>
    <w:r w:rsidR="005C03AF">
      <w:rPr>
        <w:noProof/>
      </w:rPr>
      <w:t>1</w:t>
    </w:r>
    <w:r w:rsidR="00E316A5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985B33"/>
    <w:multiLevelType w:val="multilevel"/>
    <w:tmpl w:val="4F3AC2C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1" w15:restartNumberingAfterBreak="0">
    <w:nsid w:val="0A8F3D5E"/>
    <w:multiLevelType w:val="singleLevel"/>
    <w:tmpl w:val="C5D290F2"/>
    <w:lvl w:ilvl="0">
      <w:start w:val="1"/>
      <w:numFmt w:val="decimal"/>
      <w:pStyle w:val="FOFNumbered"/>
      <w:lvlText w:val="%1."/>
      <w:lvlJc w:val="left"/>
      <w:pPr>
        <w:tabs>
          <w:tab w:val="num" w:pos="1350"/>
        </w:tabs>
        <w:ind w:left="1350" w:hanging="720"/>
      </w:pPr>
    </w:lvl>
  </w:abstractNum>
  <w:abstractNum w:abstractNumId="12" w15:restartNumberingAfterBreak="0">
    <w:nsid w:val="0E8B2336"/>
    <w:multiLevelType w:val="multilevel"/>
    <w:tmpl w:val="A358D4E8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3" w15:restartNumberingAfterBreak="0">
    <w:nsid w:val="177226D6"/>
    <w:multiLevelType w:val="multilevel"/>
    <w:tmpl w:val="7406886C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4" w15:restartNumberingAfterBreak="0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1A501CD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1F7D393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0" w15:restartNumberingAfterBreak="0">
    <w:nsid w:val="23C02C2E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1" w15:restartNumberingAfterBreak="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12651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AB655EE"/>
    <w:multiLevelType w:val="hybridMultilevel"/>
    <w:tmpl w:val="9098897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AF76EEB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5" w15:restartNumberingAfterBreak="0">
    <w:nsid w:val="2B5C28D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C740C89"/>
    <w:multiLevelType w:val="hybridMultilevel"/>
    <w:tmpl w:val="404E55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8" w15:restartNumberingAfterBreak="0">
    <w:nsid w:val="304B5C12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9" w15:restartNumberingAfterBreak="0">
    <w:nsid w:val="306A08D7"/>
    <w:multiLevelType w:val="hybridMultilevel"/>
    <w:tmpl w:val="45949E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AA17CFD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1" w15:restartNumberingAfterBreak="0">
    <w:nsid w:val="41035CAC"/>
    <w:multiLevelType w:val="multilevel"/>
    <w:tmpl w:val="4E5C989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2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 w15:restartNumberingAfterBreak="0">
    <w:nsid w:val="44164343"/>
    <w:multiLevelType w:val="multilevel"/>
    <w:tmpl w:val="F22C4A7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4" w15:restartNumberingAfterBreak="0">
    <w:nsid w:val="4BAB33AA"/>
    <w:multiLevelType w:val="multilevel"/>
    <w:tmpl w:val="AD401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D9B6F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501511E"/>
    <w:multiLevelType w:val="multilevel"/>
    <w:tmpl w:val="F4726EB6"/>
    <w:lvl w:ilvl="0">
      <w:start w:val="1"/>
      <w:numFmt w:val="upperRoman"/>
      <w:suff w:val="space"/>
      <w:lvlText w:val="%1."/>
      <w:lvlJc w:val="left"/>
      <w:pPr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7" w15:restartNumberingAfterBreak="0">
    <w:nsid w:val="55170A0F"/>
    <w:multiLevelType w:val="hybridMultilevel"/>
    <w:tmpl w:val="2A765354"/>
    <w:lvl w:ilvl="0" w:tplc="277652B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9815A4"/>
    <w:multiLevelType w:val="hybridMultilevel"/>
    <w:tmpl w:val="91EC6D58"/>
    <w:lvl w:ilvl="0" w:tplc="E0DE44D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F61F4C"/>
    <w:multiLevelType w:val="multilevel"/>
    <w:tmpl w:val="028E4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41" w15:restartNumberingAfterBreak="0">
    <w:nsid w:val="60555CCC"/>
    <w:multiLevelType w:val="hybridMultilevel"/>
    <w:tmpl w:val="86BEA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3B70F2"/>
    <w:multiLevelType w:val="multilevel"/>
    <w:tmpl w:val="19EE0DD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43" w15:restartNumberingAfterBreak="0">
    <w:nsid w:val="713F5140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44" w15:restartNumberingAfterBreak="0">
    <w:nsid w:val="7F2E608E"/>
    <w:multiLevelType w:val="multilevel"/>
    <w:tmpl w:val="85D48F8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45" w15:restartNumberingAfterBreak="0">
    <w:nsid w:val="7F58153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7FCE6537"/>
    <w:multiLevelType w:val="multilevel"/>
    <w:tmpl w:val="8B82A0E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9"/>
  </w:num>
  <w:num w:numId="12">
    <w:abstractNumId w:val="40"/>
  </w:num>
  <w:num w:numId="13">
    <w:abstractNumId w:val="36"/>
  </w:num>
  <w:num w:numId="14">
    <w:abstractNumId w:val="13"/>
  </w:num>
  <w:num w:numId="15">
    <w:abstractNumId w:val="14"/>
  </w:num>
  <w:num w:numId="16">
    <w:abstractNumId w:val="10"/>
  </w:num>
  <w:num w:numId="17">
    <w:abstractNumId w:val="25"/>
  </w:num>
  <w:num w:numId="18">
    <w:abstractNumId w:val="44"/>
  </w:num>
  <w:num w:numId="19">
    <w:abstractNumId w:val="45"/>
  </w:num>
  <w:num w:numId="20">
    <w:abstractNumId w:val="46"/>
  </w:num>
  <w:num w:numId="21">
    <w:abstractNumId w:val="18"/>
  </w:num>
  <w:num w:numId="22">
    <w:abstractNumId w:val="31"/>
  </w:num>
  <w:num w:numId="23">
    <w:abstractNumId w:val="33"/>
  </w:num>
  <w:num w:numId="24">
    <w:abstractNumId w:val="19"/>
  </w:num>
  <w:num w:numId="25">
    <w:abstractNumId w:val="20"/>
  </w:num>
  <w:num w:numId="26">
    <w:abstractNumId w:val="12"/>
  </w:num>
  <w:num w:numId="27">
    <w:abstractNumId w:val="42"/>
  </w:num>
  <w:num w:numId="28">
    <w:abstractNumId w:val="28"/>
  </w:num>
  <w:num w:numId="29">
    <w:abstractNumId w:val="43"/>
  </w:num>
  <w:num w:numId="30">
    <w:abstractNumId w:val="30"/>
  </w:num>
  <w:num w:numId="31">
    <w:abstractNumId w:val="24"/>
  </w:num>
  <w:num w:numId="32">
    <w:abstractNumId w:val="34"/>
  </w:num>
  <w:num w:numId="33">
    <w:abstractNumId w:val="16"/>
  </w:num>
  <w:num w:numId="34">
    <w:abstractNumId w:val="35"/>
  </w:num>
  <w:num w:numId="35">
    <w:abstractNumId w:val="15"/>
  </w:num>
  <w:num w:numId="36">
    <w:abstractNumId w:val="27"/>
  </w:num>
  <w:num w:numId="37">
    <w:abstractNumId w:val="21"/>
  </w:num>
  <w:num w:numId="38">
    <w:abstractNumId w:val="17"/>
  </w:num>
  <w:num w:numId="39">
    <w:abstractNumId w:val="22"/>
  </w:num>
  <w:num w:numId="40">
    <w:abstractNumId w:val="11"/>
    <w:lvlOverride w:ilvl="0">
      <w:startOverride w:val="1"/>
    </w:lvlOverride>
  </w:num>
  <w:num w:numId="41">
    <w:abstractNumId w:val="32"/>
  </w:num>
  <w:num w:numId="42">
    <w:abstractNumId w:val="23"/>
  </w:num>
  <w:num w:numId="43">
    <w:abstractNumId w:val="37"/>
  </w:num>
  <w:num w:numId="44">
    <w:abstractNumId w:val="26"/>
  </w:num>
  <w:num w:numId="45">
    <w:abstractNumId w:val="41"/>
  </w:num>
  <w:num w:numId="46">
    <w:abstractNumId w:val="38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682"/>
    <w:rsid w:val="00003DAB"/>
    <w:rsid w:val="00007A5B"/>
    <w:rsid w:val="0003548D"/>
    <w:rsid w:val="000443FE"/>
    <w:rsid w:val="00051650"/>
    <w:rsid w:val="000545D3"/>
    <w:rsid w:val="00057696"/>
    <w:rsid w:val="0007019A"/>
    <w:rsid w:val="00070DF1"/>
    <w:rsid w:val="0007564A"/>
    <w:rsid w:val="00082884"/>
    <w:rsid w:val="00085A49"/>
    <w:rsid w:val="0008715E"/>
    <w:rsid w:val="0009049C"/>
    <w:rsid w:val="00092A03"/>
    <w:rsid w:val="0009509A"/>
    <w:rsid w:val="000B02CE"/>
    <w:rsid w:val="000B26B3"/>
    <w:rsid w:val="000B56CE"/>
    <w:rsid w:val="000C24B7"/>
    <w:rsid w:val="000D496A"/>
    <w:rsid w:val="000E7F43"/>
    <w:rsid w:val="000F1323"/>
    <w:rsid w:val="00107A47"/>
    <w:rsid w:val="00111E24"/>
    <w:rsid w:val="00116303"/>
    <w:rsid w:val="00117C6B"/>
    <w:rsid w:val="00133B0C"/>
    <w:rsid w:val="001471CA"/>
    <w:rsid w:val="001575D9"/>
    <w:rsid w:val="00161BE7"/>
    <w:rsid w:val="00163707"/>
    <w:rsid w:val="0016377D"/>
    <w:rsid w:val="001660D1"/>
    <w:rsid w:val="0017556B"/>
    <w:rsid w:val="00177BC5"/>
    <w:rsid w:val="001845E3"/>
    <w:rsid w:val="001910CF"/>
    <w:rsid w:val="00193BFF"/>
    <w:rsid w:val="00194537"/>
    <w:rsid w:val="001967CB"/>
    <w:rsid w:val="001A717E"/>
    <w:rsid w:val="001A761F"/>
    <w:rsid w:val="001C0DC1"/>
    <w:rsid w:val="001C1B63"/>
    <w:rsid w:val="001D4A44"/>
    <w:rsid w:val="001D5F38"/>
    <w:rsid w:val="001E54E3"/>
    <w:rsid w:val="001E6932"/>
    <w:rsid w:val="001E7088"/>
    <w:rsid w:val="001F5AB6"/>
    <w:rsid w:val="00205517"/>
    <w:rsid w:val="00206533"/>
    <w:rsid w:val="002248F8"/>
    <w:rsid w:val="00241765"/>
    <w:rsid w:val="00246C70"/>
    <w:rsid w:val="00254078"/>
    <w:rsid w:val="00257134"/>
    <w:rsid w:val="0026028E"/>
    <w:rsid w:val="00272469"/>
    <w:rsid w:val="002730CF"/>
    <w:rsid w:val="00273AC6"/>
    <w:rsid w:val="00280C36"/>
    <w:rsid w:val="00297814"/>
    <w:rsid w:val="002A7705"/>
    <w:rsid w:val="002E22DD"/>
    <w:rsid w:val="002F5926"/>
    <w:rsid w:val="003054C7"/>
    <w:rsid w:val="00320B37"/>
    <w:rsid w:val="00323553"/>
    <w:rsid w:val="0032598F"/>
    <w:rsid w:val="0033597A"/>
    <w:rsid w:val="00342314"/>
    <w:rsid w:val="0035085D"/>
    <w:rsid w:val="00352D69"/>
    <w:rsid w:val="00356226"/>
    <w:rsid w:val="00364772"/>
    <w:rsid w:val="00373BE6"/>
    <w:rsid w:val="003742A4"/>
    <w:rsid w:val="00381169"/>
    <w:rsid w:val="00382798"/>
    <w:rsid w:val="003843FD"/>
    <w:rsid w:val="00386AA9"/>
    <w:rsid w:val="003A1F3A"/>
    <w:rsid w:val="003A389D"/>
    <w:rsid w:val="003A414E"/>
    <w:rsid w:val="003A581B"/>
    <w:rsid w:val="003C5E49"/>
    <w:rsid w:val="00402636"/>
    <w:rsid w:val="004122AC"/>
    <w:rsid w:val="00412FA5"/>
    <w:rsid w:val="00422446"/>
    <w:rsid w:val="00440E38"/>
    <w:rsid w:val="00442104"/>
    <w:rsid w:val="00442542"/>
    <w:rsid w:val="00442683"/>
    <w:rsid w:val="004435FC"/>
    <w:rsid w:val="00466F8D"/>
    <w:rsid w:val="00471985"/>
    <w:rsid w:val="00483C03"/>
    <w:rsid w:val="00485317"/>
    <w:rsid w:val="00487E24"/>
    <w:rsid w:val="0049329F"/>
    <w:rsid w:val="004A231B"/>
    <w:rsid w:val="004A26B0"/>
    <w:rsid w:val="004A6DE2"/>
    <w:rsid w:val="004B3F6C"/>
    <w:rsid w:val="004B617C"/>
    <w:rsid w:val="004B7DAE"/>
    <w:rsid w:val="004C1C70"/>
    <w:rsid w:val="004E32D1"/>
    <w:rsid w:val="005053DB"/>
    <w:rsid w:val="00520682"/>
    <w:rsid w:val="00522001"/>
    <w:rsid w:val="005228D9"/>
    <w:rsid w:val="0053228E"/>
    <w:rsid w:val="00561BC0"/>
    <w:rsid w:val="00562CF2"/>
    <w:rsid w:val="00563F75"/>
    <w:rsid w:val="00566C31"/>
    <w:rsid w:val="00573F1D"/>
    <w:rsid w:val="005766FD"/>
    <w:rsid w:val="00581DB7"/>
    <w:rsid w:val="00582DED"/>
    <w:rsid w:val="00584CF8"/>
    <w:rsid w:val="005954DA"/>
    <w:rsid w:val="005A544B"/>
    <w:rsid w:val="005B3A93"/>
    <w:rsid w:val="005B43A8"/>
    <w:rsid w:val="005C03AF"/>
    <w:rsid w:val="005C724F"/>
    <w:rsid w:val="005C7FC2"/>
    <w:rsid w:val="005D387A"/>
    <w:rsid w:val="005D43C9"/>
    <w:rsid w:val="0060452D"/>
    <w:rsid w:val="00637CB9"/>
    <w:rsid w:val="00642132"/>
    <w:rsid w:val="00645DB8"/>
    <w:rsid w:val="00646289"/>
    <w:rsid w:val="0067117D"/>
    <w:rsid w:val="006810CF"/>
    <w:rsid w:val="006829B0"/>
    <w:rsid w:val="00691DC5"/>
    <w:rsid w:val="0069248E"/>
    <w:rsid w:val="00692982"/>
    <w:rsid w:val="006939E7"/>
    <w:rsid w:val="00695B5C"/>
    <w:rsid w:val="00695DFB"/>
    <w:rsid w:val="006A2A5B"/>
    <w:rsid w:val="006C181F"/>
    <w:rsid w:val="006C76DA"/>
    <w:rsid w:val="006D1401"/>
    <w:rsid w:val="006D5065"/>
    <w:rsid w:val="006D6F62"/>
    <w:rsid w:val="00702555"/>
    <w:rsid w:val="007124C1"/>
    <w:rsid w:val="00715143"/>
    <w:rsid w:val="007211BD"/>
    <w:rsid w:val="00725B5F"/>
    <w:rsid w:val="00734F12"/>
    <w:rsid w:val="007443BC"/>
    <w:rsid w:val="00745E77"/>
    <w:rsid w:val="00753035"/>
    <w:rsid w:val="0076145E"/>
    <w:rsid w:val="00781266"/>
    <w:rsid w:val="00783C43"/>
    <w:rsid w:val="00786B6E"/>
    <w:rsid w:val="00786C7B"/>
    <w:rsid w:val="00787CF3"/>
    <w:rsid w:val="00790797"/>
    <w:rsid w:val="007A04A0"/>
    <w:rsid w:val="007A411D"/>
    <w:rsid w:val="007A7B59"/>
    <w:rsid w:val="007C12FB"/>
    <w:rsid w:val="007C18A7"/>
    <w:rsid w:val="007C5EE5"/>
    <w:rsid w:val="007D4746"/>
    <w:rsid w:val="007E07E1"/>
    <w:rsid w:val="007E20F2"/>
    <w:rsid w:val="007E706F"/>
    <w:rsid w:val="007F2928"/>
    <w:rsid w:val="008172D8"/>
    <w:rsid w:val="008407B2"/>
    <w:rsid w:val="0089376D"/>
    <w:rsid w:val="0089738F"/>
    <w:rsid w:val="008A0433"/>
    <w:rsid w:val="008B0DA0"/>
    <w:rsid w:val="008B567F"/>
    <w:rsid w:val="008C402B"/>
    <w:rsid w:val="008C634D"/>
    <w:rsid w:val="008E048B"/>
    <w:rsid w:val="008F33A9"/>
    <w:rsid w:val="008F42BB"/>
    <w:rsid w:val="008F74E5"/>
    <w:rsid w:val="009071D1"/>
    <w:rsid w:val="009106F4"/>
    <w:rsid w:val="009113DD"/>
    <w:rsid w:val="00911D1F"/>
    <w:rsid w:val="00915236"/>
    <w:rsid w:val="00936563"/>
    <w:rsid w:val="00942340"/>
    <w:rsid w:val="00950A8A"/>
    <w:rsid w:val="00955E16"/>
    <w:rsid w:val="00956CD3"/>
    <w:rsid w:val="009652EE"/>
    <w:rsid w:val="0097191A"/>
    <w:rsid w:val="00992D43"/>
    <w:rsid w:val="00993C2A"/>
    <w:rsid w:val="009945AE"/>
    <w:rsid w:val="00994DC6"/>
    <w:rsid w:val="009A32AB"/>
    <w:rsid w:val="009B47E4"/>
    <w:rsid w:val="009C44A3"/>
    <w:rsid w:val="009D30A2"/>
    <w:rsid w:val="009D57B0"/>
    <w:rsid w:val="009F25EA"/>
    <w:rsid w:val="009F4606"/>
    <w:rsid w:val="009F4E7E"/>
    <w:rsid w:val="009F55E2"/>
    <w:rsid w:val="009F7199"/>
    <w:rsid w:val="00A00EAF"/>
    <w:rsid w:val="00A132A6"/>
    <w:rsid w:val="00A14EE3"/>
    <w:rsid w:val="00A1595F"/>
    <w:rsid w:val="00A20D03"/>
    <w:rsid w:val="00A21D6F"/>
    <w:rsid w:val="00A31508"/>
    <w:rsid w:val="00A36B02"/>
    <w:rsid w:val="00A502B6"/>
    <w:rsid w:val="00A66BD4"/>
    <w:rsid w:val="00A70A9E"/>
    <w:rsid w:val="00A7211A"/>
    <w:rsid w:val="00A722BE"/>
    <w:rsid w:val="00A72B54"/>
    <w:rsid w:val="00A812BE"/>
    <w:rsid w:val="00A82CEB"/>
    <w:rsid w:val="00A90502"/>
    <w:rsid w:val="00A97E28"/>
    <w:rsid w:val="00AB09D7"/>
    <w:rsid w:val="00AB1551"/>
    <w:rsid w:val="00AC05A0"/>
    <w:rsid w:val="00AD3493"/>
    <w:rsid w:val="00AD5E56"/>
    <w:rsid w:val="00AD67CE"/>
    <w:rsid w:val="00AF3926"/>
    <w:rsid w:val="00B009B9"/>
    <w:rsid w:val="00B073EB"/>
    <w:rsid w:val="00B10DDE"/>
    <w:rsid w:val="00B1530E"/>
    <w:rsid w:val="00B1616A"/>
    <w:rsid w:val="00B272BD"/>
    <w:rsid w:val="00B275BF"/>
    <w:rsid w:val="00B3251E"/>
    <w:rsid w:val="00B34940"/>
    <w:rsid w:val="00B35879"/>
    <w:rsid w:val="00B373FD"/>
    <w:rsid w:val="00B37D61"/>
    <w:rsid w:val="00B55A6F"/>
    <w:rsid w:val="00B62D15"/>
    <w:rsid w:val="00B644C3"/>
    <w:rsid w:val="00B9345E"/>
    <w:rsid w:val="00BB4BFD"/>
    <w:rsid w:val="00BC045C"/>
    <w:rsid w:val="00BC58B1"/>
    <w:rsid w:val="00BD23B1"/>
    <w:rsid w:val="00BF6156"/>
    <w:rsid w:val="00BF6917"/>
    <w:rsid w:val="00C01543"/>
    <w:rsid w:val="00C132AA"/>
    <w:rsid w:val="00C143B0"/>
    <w:rsid w:val="00C1450D"/>
    <w:rsid w:val="00C15B74"/>
    <w:rsid w:val="00C3017F"/>
    <w:rsid w:val="00C30922"/>
    <w:rsid w:val="00C34DF6"/>
    <w:rsid w:val="00C37DF7"/>
    <w:rsid w:val="00C5166B"/>
    <w:rsid w:val="00C55D84"/>
    <w:rsid w:val="00C56D42"/>
    <w:rsid w:val="00C64387"/>
    <w:rsid w:val="00CB0414"/>
    <w:rsid w:val="00CB3541"/>
    <w:rsid w:val="00CB6527"/>
    <w:rsid w:val="00CB7919"/>
    <w:rsid w:val="00CD0CDF"/>
    <w:rsid w:val="00CE3A22"/>
    <w:rsid w:val="00CE7556"/>
    <w:rsid w:val="00CF2232"/>
    <w:rsid w:val="00CF5D2D"/>
    <w:rsid w:val="00CF61E8"/>
    <w:rsid w:val="00CF6773"/>
    <w:rsid w:val="00D05760"/>
    <w:rsid w:val="00D221AA"/>
    <w:rsid w:val="00D23C91"/>
    <w:rsid w:val="00D2765B"/>
    <w:rsid w:val="00D42757"/>
    <w:rsid w:val="00D45F1F"/>
    <w:rsid w:val="00D46759"/>
    <w:rsid w:val="00D46BAF"/>
    <w:rsid w:val="00D51BA6"/>
    <w:rsid w:val="00D575D5"/>
    <w:rsid w:val="00D6133B"/>
    <w:rsid w:val="00D616A5"/>
    <w:rsid w:val="00D65D4A"/>
    <w:rsid w:val="00D7125A"/>
    <w:rsid w:val="00D714B8"/>
    <w:rsid w:val="00D730F9"/>
    <w:rsid w:val="00D80F93"/>
    <w:rsid w:val="00D87B08"/>
    <w:rsid w:val="00D90F58"/>
    <w:rsid w:val="00D948AC"/>
    <w:rsid w:val="00D97749"/>
    <w:rsid w:val="00DA624C"/>
    <w:rsid w:val="00DB3007"/>
    <w:rsid w:val="00DD5014"/>
    <w:rsid w:val="00DE020D"/>
    <w:rsid w:val="00DE0FD1"/>
    <w:rsid w:val="00DE45F3"/>
    <w:rsid w:val="00DE56F0"/>
    <w:rsid w:val="00DE6501"/>
    <w:rsid w:val="00E03F9F"/>
    <w:rsid w:val="00E04532"/>
    <w:rsid w:val="00E0748A"/>
    <w:rsid w:val="00E25569"/>
    <w:rsid w:val="00E316A5"/>
    <w:rsid w:val="00E342C9"/>
    <w:rsid w:val="00E35E17"/>
    <w:rsid w:val="00E373DE"/>
    <w:rsid w:val="00E37A57"/>
    <w:rsid w:val="00E37D04"/>
    <w:rsid w:val="00E44670"/>
    <w:rsid w:val="00E46984"/>
    <w:rsid w:val="00E47E3B"/>
    <w:rsid w:val="00E70CC3"/>
    <w:rsid w:val="00E85D41"/>
    <w:rsid w:val="00E87FBD"/>
    <w:rsid w:val="00E93A6C"/>
    <w:rsid w:val="00EA11C8"/>
    <w:rsid w:val="00EA1E63"/>
    <w:rsid w:val="00EB0B90"/>
    <w:rsid w:val="00EB2779"/>
    <w:rsid w:val="00EB4948"/>
    <w:rsid w:val="00EC7C7B"/>
    <w:rsid w:val="00ED1B51"/>
    <w:rsid w:val="00ED1CDC"/>
    <w:rsid w:val="00ED5A63"/>
    <w:rsid w:val="00EE5577"/>
    <w:rsid w:val="00EE7E84"/>
    <w:rsid w:val="00EF50D3"/>
    <w:rsid w:val="00F07DD4"/>
    <w:rsid w:val="00F1402A"/>
    <w:rsid w:val="00F22036"/>
    <w:rsid w:val="00F271E9"/>
    <w:rsid w:val="00F3543F"/>
    <w:rsid w:val="00F43A5A"/>
    <w:rsid w:val="00F45B8D"/>
    <w:rsid w:val="00F47023"/>
    <w:rsid w:val="00F51223"/>
    <w:rsid w:val="00F52BE8"/>
    <w:rsid w:val="00F530D8"/>
    <w:rsid w:val="00F712CC"/>
    <w:rsid w:val="00F846DA"/>
    <w:rsid w:val="00F86DC3"/>
    <w:rsid w:val="00F87079"/>
    <w:rsid w:val="00FA4F1F"/>
    <w:rsid w:val="00FB106B"/>
    <w:rsid w:val="00FB2015"/>
    <w:rsid w:val="00FC35F0"/>
    <w:rsid w:val="00FD5F7A"/>
    <w:rsid w:val="00FD66E6"/>
    <w:rsid w:val="00FE25FC"/>
    <w:rsid w:val="00FE53A5"/>
    <w:rsid w:val="00FE684E"/>
    <w:rsid w:val="00FF0BD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CEFA97"/>
  <w15:docId w15:val="{B074FC76-0280-4F3C-8565-BFFEC7240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rsid w:val="00241765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rsid w:val="00C56D42"/>
    <w:pPr>
      <w:keepNext/>
      <w:numPr>
        <w:numId w:val="35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F6156"/>
    <w:pPr>
      <w:spacing w:before="12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F615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F712CC"/>
    <w:pPr>
      <w:numPr>
        <w:numId w:val="11"/>
      </w:numPr>
      <w:tabs>
        <w:tab w:val="clear" w:pos="720"/>
      </w:tabs>
    </w:pPr>
  </w:style>
  <w:style w:type="paragraph" w:customStyle="1" w:styleId="OrderHeading1">
    <w:name w:val="Order Heading 1"/>
    <w:qFormat/>
    <w:rsid w:val="005B3A93"/>
    <w:pPr>
      <w:keepNext/>
      <w:keepLines/>
      <w:numPr>
        <w:numId w:val="24"/>
      </w:numPr>
      <w:tabs>
        <w:tab w:val="clear" w:pos="0"/>
      </w:tabs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5B3A93"/>
    <w:pPr>
      <w:numPr>
        <w:ilvl w:val="1"/>
        <w:numId w:val="15"/>
      </w:numPr>
      <w:tabs>
        <w:tab w:val="clear" w:pos="0"/>
      </w:tabs>
      <w:spacing w:before="360"/>
      <w:outlineLvl w:val="1"/>
    </w:pPr>
  </w:style>
  <w:style w:type="paragraph" w:customStyle="1" w:styleId="OrderHeading3">
    <w:name w:val="Order Heading 3"/>
    <w:basedOn w:val="OrderHeading1"/>
    <w:qFormat/>
    <w:rsid w:val="00AB09D7"/>
    <w:pPr>
      <w:numPr>
        <w:ilvl w:val="2"/>
      </w:numPr>
      <w:tabs>
        <w:tab w:val="clear" w:pos="0"/>
      </w:tabs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B09D7"/>
    <w:pPr>
      <w:numPr>
        <w:ilvl w:val="3"/>
      </w:numPr>
      <w:tabs>
        <w:tab w:val="clear" w:pos="0"/>
      </w:tabs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B09D7"/>
    <w:pPr>
      <w:numPr>
        <w:ilvl w:val="4"/>
      </w:numPr>
      <w:tabs>
        <w:tab w:val="clear" w:pos="0"/>
      </w:tabs>
      <w:spacing w:before="240" w:after="60"/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36"/>
      </w:numPr>
    </w:pPr>
  </w:style>
  <w:style w:type="numbering" w:styleId="1ai">
    <w:name w:val="Outline List 1"/>
    <w:basedOn w:val="NoList"/>
    <w:semiHidden/>
    <w:rsid w:val="00955E16"/>
    <w:pPr>
      <w:numPr>
        <w:numId w:val="37"/>
      </w:numPr>
    </w:pPr>
  </w:style>
  <w:style w:type="numbering" w:styleId="ArticleSection">
    <w:name w:val="Outline List 3"/>
    <w:basedOn w:val="NoList"/>
    <w:semiHidden/>
    <w:rsid w:val="00955E16"/>
    <w:pPr>
      <w:numPr>
        <w:numId w:val="38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semiHidden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rsid w:val="00B3251E"/>
    <w:rPr>
      <w:vertAlign w:val="superscript"/>
    </w:rPr>
  </w:style>
  <w:style w:type="paragraph" w:styleId="FootnoteText">
    <w:name w:val="footnote text"/>
    <w:basedOn w:val="Normal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66C31"/>
    <w:pPr>
      <w:spacing w:after="240"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FindingHeading">
    <w:name w:val="Finding Heading"/>
    <w:basedOn w:val="BodyTextUnindented"/>
    <w:link w:val="FindingHeadingChar"/>
    <w:qFormat/>
    <w:rsid w:val="00B275BF"/>
    <w:pPr>
      <w:keepNext/>
      <w:keepLines/>
      <w:spacing w:before="240" w:after="60" w:line="240" w:lineRule="auto"/>
    </w:pPr>
    <w:rPr>
      <w:b/>
      <w:i/>
      <w:u w:val="single"/>
    </w:rPr>
  </w:style>
  <w:style w:type="character" w:customStyle="1" w:styleId="FindingHeadingChar">
    <w:name w:val="Finding Heading Char"/>
    <w:basedOn w:val="DefaultParagraphFont"/>
    <w:link w:val="FindingHeading"/>
    <w:rsid w:val="00B275BF"/>
    <w:rPr>
      <w:rFonts w:eastAsia="SimSun"/>
      <w:b/>
      <w:i/>
      <w:sz w:val="24"/>
      <w:szCs w:val="24"/>
      <w:u w:val="single"/>
      <w:lang w:eastAsia="zh-CN"/>
    </w:rPr>
  </w:style>
  <w:style w:type="paragraph" w:customStyle="1" w:styleId="DocketNumber">
    <w:name w:val="Docket Number"/>
    <w:basedOn w:val="Title"/>
    <w:link w:val="DocketNumberChar"/>
    <w:qFormat/>
    <w:rsid w:val="008F42BB"/>
    <w:pPr>
      <w:spacing w:before="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paragraph" w:customStyle="1" w:styleId="OrderTitle">
    <w:name w:val="Order Title"/>
    <w:basedOn w:val="Title"/>
    <w:link w:val="OrderTitleChar"/>
    <w:qFormat/>
    <w:rsid w:val="00241765"/>
    <w:pPr>
      <w:spacing w:before="48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41765"/>
    <w:rPr>
      <w:rFonts w:ascii="Arial" w:hAnsi="Arial" w:cs="Arial"/>
      <w:b/>
      <w:bCs/>
      <w:kern w:val="28"/>
      <w:sz w:val="32"/>
      <w:szCs w:val="32"/>
      <w:lang w:eastAsia="zh-TW"/>
    </w:rPr>
  </w:style>
  <w:style w:type="character" w:customStyle="1" w:styleId="DocketNumberChar">
    <w:name w:val="Docket Number Char"/>
    <w:basedOn w:val="TitleChar"/>
    <w:link w:val="DocketNumber"/>
    <w:rsid w:val="008F42BB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paragraph" w:customStyle="1" w:styleId="SignatureBlockDate">
    <w:name w:val="Signature Block Date"/>
    <w:basedOn w:val="BodyTextIndented"/>
    <w:link w:val="SignatureBlockDateChar"/>
    <w:qFormat/>
    <w:rsid w:val="009F4606"/>
    <w:pPr>
      <w:keepNext/>
      <w:keepLines/>
      <w:spacing w:before="480" w:after="480" w:line="240" w:lineRule="auto"/>
    </w:pPr>
    <w:rPr>
      <w:b/>
    </w:rPr>
  </w:style>
  <w:style w:type="character" w:customStyle="1" w:styleId="OrderTitleChar">
    <w:name w:val="Order Title Char"/>
    <w:basedOn w:val="TitleChar"/>
    <w:link w:val="OrderTitle"/>
    <w:rsid w:val="00241765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character" w:customStyle="1" w:styleId="SignatureBlockDateChar">
    <w:name w:val="Signature Block Date Char"/>
    <w:basedOn w:val="BodyTextIndentedCharChar"/>
    <w:link w:val="SignatureBlockDate"/>
    <w:rsid w:val="009F4606"/>
    <w:rPr>
      <w:rFonts w:eastAsia="SimSun"/>
      <w:b/>
      <w:sz w:val="24"/>
      <w:szCs w:val="24"/>
      <w:lang w:eastAsia="zh-CN"/>
    </w:rPr>
  </w:style>
  <w:style w:type="paragraph" w:customStyle="1" w:styleId="OrderStyle">
    <w:name w:val="Order Style"/>
    <w:basedOn w:val="Normal"/>
    <w:link w:val="OrderStyleChar"/>
    <w:qFormat/>
    <w:rsid w:val="008F33A9"/>
    <w:pPr>
      <w:jc w:val="left"/>
    </w:pPr>
    <w:rPr>
      <w:rFonts w:eastAsia="SimSun"/>
      <w:b/>
      <w:caps/>
    </w:rPr>
  </w:style>
  <w:style w:type="character" w:customStyle="1" w:styleId="OrderStyleChar">
    <w:name w:val="Order Style Char"/>
    <w:basedOn w:val="DefaultParagraphFont"/>
    <w:link w:val="OrderStyle"/>
    <w:rsid w:val="008F33A9"/>
    <w:rPr>
      <w:rFonts w:eastAsia="SimSun"/>
      <w:b/>
      <w:caps/>
      <w:sz w:val="24"/>
      <w:lang w:eastAsia="zh-TW"/>
    </w:rPr>
  </w:style>
  <w:style w:type="paragraph" w:customStyle="1" w:styleId="OrderHeader">
    <w:name w:val="Order Header"/>
    <w:basedOn w:val="Header"/>
    <w:link w:val="OrderHeaderChar"/>
    <w:qFormat/>
    <w:rsid w:val="007C18A7"/>
    <w:rPr>
      <w:b/>
    </w:rPr>
  </w:style>
  <w:style w:type="character" w:customStyle="1" w:styleId="HeaderChar">
    <w:name w:val="Header Char"/>
    <w:basedOn w:val="DefaultParagraphFont"/>
    <w:link w:val="Header"/>
    <w:semiHidden/>
    <w:rsid w:val="007C18A7"/>
    <w:rPr>
      <w:rFonts w:eastAsia="SimSun"/>
      <w:lang w:eastAsia="zh-CN"/>
    </w:rPr>
  </w:style>
  <w:style w:type="character" w:customStyle="1" w:styleId="OrderHeaderChar">
    <w:name w:val="Order Header Char"/>
    <w:basedOn w:val="HeaderChar"/>
    <w:link w:val="OrderHeader"/>
    <w:rsid w:val="007C18A7"/>
    <w:rPr>
      <w:rFonts w:eastAsia="SimSun"/>
      <w:lang w:eastAsia="zh-CN"/>
    </w:rPr>
  </w:style>
  <w:style w:type="paragraph" w:customStyle="1" w:styleId="FilePath">
    <w:name w:val="File Path"/>
    <w:basedOn w:val="Normal"/>
    <w:link w:val="FilePathChar"/>
    <w:qFormat/>
    <w:rsid w:val="00A502B6"/>
    <w:pPr>
      <w:spacing w:before="120"/>
    </w:pPr>
    <w:rPr>
      <w:sz w:val="16"/>
    </w:rPr>
  </w:style>
  <w:style w:type="character" w:customStyle="1" w:styleId="FilePathChar">
    <w:name w:val="File Path Char"/>
    <w:basedOn w:val="DefaultParagraphFont"/>
    <w:link w:val="FilePath"/>
    <w:rsid w:val="00A502B6"/>
    <w:rPr>
      <w:sz w:val="16"/>
      <w:lang w:eastAsia="zh-TW"/>
    </w:rPr>
  </w:style>
  <w:style w:type="paragraph" w:customStyle="1" w:styleId="NoFormatting">
    <w:name w:val="No Formatting"/>
    <w:basedOn w:val="Normal"/>
    <w:link w:val="NoFormattingChar"/>
    <w:qFormat/>
    <w:rsid w:val="00B272BD"/>
  </w:style>
  <w:style w:type="character" w:customStyle="1" w:styleId="NoFormattingChar">
    <w:name w:val="No Formatting Char"/>
    <w:basedOn w:val="DefaultParagraphFont"/>
    <w:link w:val="NoFormatting"/>
    <w:rsid w:val="00B272BD"/>
    <w:rPr>
      <w:sz w:val="24"/>
      <w:lang w:eastAsia="zh-TW"/>
    </w:rPr>
  </w:style>
  <w:style w:type="paragraph" w:customStyle="1" w:styleId="FOFNumbered">
    <w:name w:val="FOF Numbered"/>
    <w:basedOn w:val="Normal"/>
    <w:rsid w:val="00646289"/>
    <w:pPr>
      <w:numPr>
        <w:numId w:val="40"/>
      </w:numPr>
      <w:snapToGrid w:val="0"/>
      <w:spacing w:before="120" w:line="360" w:lineRule="auto"/>
    </w:pPr>
    <w:rPr>
      <w:lang w:eastAsia="en-US"/>
    </w:rPr>
  </w:style>
  <w:style w:type="table" w:customStyle="1" w:styleId="TableGrid10">
    <w:name w:val="Table Grid1"/>
    <w:basedOn w:val="TableNormal"/>
    <w:next w:val="TableGrid"/>
    <w:rsid w:val="00AD67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9F55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F55E2"/>
    <w:rPr>
      <w:rFonts w:ascii="Segoe UI" w:hAnsi="Segoe UI" w:cs="Segoe UI"/>
      <w:sz w:val="18"/>
      <w:szCs w:val="18"/>
      <w:lang w:eastAsia="zh-TW"/>
    </w:rPr>
  </w:style>
  <w:style w:type="table" w:customStyle="1" w:styleId="TableGrid20">
    <w:name w:val="Table Grid2"/>
    <w:basedOn w:val="TableNormal"/>
    <w:next w:val="TableGrid"/>
    <w:rsid w:val="00DB3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7556B"/>
    <w:pPr>
      <w:ind w:left="720"/>
      <w:contextualSpacing/>
    </w:pPr>
    <w:rPr>
      <w:lang w:eastAsia="en-US"/>
    </w:rPr>
  </w:style>
  <w:style w:type="paragraph" w:customStyle="1" w:styleId="EndMatter">
    <w:name w:val="End Matter"/>
    <w:basedOn w:val="Normal"/>
    <w:link w:val="EndMatterChar"/>
    <w:uiPriority w:val="3"/>
    <w:rsid w:val="00085A49"/>
    <w:pPr>
      <w:jc w:val="left"/>
    </w:pPr>
    <w:rPr>
      <w:rFonts w:eastAsiaTheme="minorHAnsi"/>
      <w:sz w:val="20"/>
      <w:lang w:eastAsia="en-US"/>
    </w:rPr>
  </w:style>
  <w:style w:type="character" w:customStyle="1" w:styleId="EndMatterChar">
    <w:name w:val="End Matter Char"/>
    <w:basedOn w:val="DefaultParagraphFont"/>
    <w:link w:val="EndMatter"/>
    <w:uiPriority w:val="3"/>
    <w:rsid w:val="00085A49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46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207AF-95B6-4291-B97C-1ADABCAAC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</Template>
  <TotalTime>1</TotalTime>
  <Pages>1</Pages>
  <Words>161</Words>
  <Characters>944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Kang</dc:creator>
  <cp:lastModifiedBy>Walker, Theresa</cp:lastModifiedBy>
  <cp:revision>2</cp:revision>
  <cp:lastPrinted>2019-03-21T15:23:00Z</cp:lastPrinted>
  <dcterms:created xsi:type="dcterms:W3CDTF">2020-03-27T15:18:00Z</dcterms:created>
  <dcterms:modified xsi:type="dcterms:W3CDTF">2020-03-27T15:18:00Z</dcterms:modified>
</cp:coreProperties>
</file>